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790E3" w14:textId="77777777" w:rsidR="0067746F" w:rsidRDefault="0067746F" w:rsidP="006774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DALBY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016E241E" w14:textId="77777777" w:rsidR="0067746F" w:rsidRDefault="0067746F" w:rsidP="006774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Pylarton</w:t>
      </w:r>
      <w:proofErr w:type="spellEnd"/>
      <w:r>
        <w:rPr>
          <w:rFonts w:ascii="Times New Roman" w:hAnsi="Times New Roman" w:cs="Times New Roman"/>
          <w:sz w:val="24"/>
          <w:szCs w:val="24"/>
        </w:rPr>
        <w:t>, Warwickshire. Gentleman.</w:t>
      </w:r>
    </w:p>
    <w:p w14:paraId="796C4998" w14:textId="77777777" w:rsidR="0067746F" w:rsidRDefault="0067746F" w:rsidP="006774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503CFD" w14:textId="77777777" w:rsidR="0067746F" w:rsidRDefault="0067746F" w:rsidP="006774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40832A" w14:textId="77777777" w:rsidR="0067746F" w:rsidRDefault="0067746F" w:rsidP="006774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Jan.1468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Lynals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5CF4A026" w14:textId="77777777" w:rsidR="0067746F" w:rsidRDefault="0067746F" w:rsidP="006774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Slawston</w:t>
      </w:r>
      <w:proofErr w:type="spellEnd"/>
      <w:r>
        <w:rPr>
          <w:rFonts w:ascii="Times New Roman" w:hAnsi="Times New Roman" w:cs="Times New Roman"/>
          <w:sz w:val="24"/>
          <w:szCs w:val="24"/>
        </w:rPr>
        <w:t>, Leicestershire(q.v.), touching a debt of £100.</w:t>
      </w:r>
    </w:p>
    <w:p w14:paraId="2FB0ACFF" w14:textId="77777777" w:rsidR="0067746F" w:rsidRDefault="0067746F" w:rsidP="006774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p.8)</w:t>
      </w:r>
    </w:p>
    <w:p w14:paraId="27E97F4A" w14:textId="77777777" w:rsidR="0067746F" w:rsidRDefault="0067746F" w:rsidP="006774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C50CC1" w14:textId="77777777" w:rsidR="0067746F" w:rsidRDefault="0067746F" w:rsidP="006774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871DE7" w14:textId="77777777" w:rsidR="0067746F" w:rsidRDefault="0067746F" w:rsidP="006774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June 2021</w:t>
      </w:r>
    </w:p>
    <w:p w14:paraId="407FD6D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EB569" w14:textId="77777777" w:rsidR="0067746F" w:rsidRDefault="0067746F" w:rsidP="009139A6">
      <w:r>
        <w:separator/>
      </w:r>
    </w:p>
  </w:endnote>
  <w:endnote w:type="continuationSeparator" w:id="0">
    <w:p w14:paraId="507E1177" w14:textId="77777777" w:rsidR="0067746F" w:rsidRDefault="006774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461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E5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FA7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12291" w14:textId="77777777" w:rsidR="0067746F" w:rsidRDefault="0067746F" w:rsidP="009139A6">
      <w:r>
        <w:separator/>
      </w:r>
    </w:p>
  </w:footnote>
  <w:footnote w:type="continuationSeparator" w:id="0">
    <w:p w14:paraId="4B3B54E3" w14:textId="77777777" w:rsidR="0067746F" w:rsidRDefault="006774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F93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1C2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381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46F"/>
    <w:rsid w:val="000666E0"/>
    <w:rsid w:val="002510B7"/>
    <w:rsid w:val="005C130B"/>
    <w:rsid w:val="0067746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9DD71"/>
  <w15:chartTrackingRefBased/>
  <w15:docId w15:val="{1D8A6DFC-E198-48BE-A01C-9D883162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2021-06-14T21:27:00Z</dcterms:created>
  <dcterms:modified xsi:type="dcterms:W3CDTF">2021-06-14T21:28:00Z</dcterms:modified>
</cp:coreProperties>
</file>